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Feuerwache Süd Elmshorn - Rückbau eines Rollcontainers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